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27.02.2017</w:t>
      </w: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496538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496538" w:rsidRDefault="00496538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6538" w:rsidRPr="008978B2" w:rsidRDefault="00496538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496538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496538" w:rsidRPr="008978B2" w:rsidRDefault="0049653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496538" w:rsidRDefault="0049653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496538" w:rsidRDefault="0049653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496538" w:rsidRPr="00EF689B" w:rsidRDefault="00496538" w:rsidP="00EF689B"/>
    <w:p w:rsidR="00496538" w:rsidRDefault="00496538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496538" w:rsidRPr="00AD188D" w:rsidRDefault="00496538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496538" w:rsidRPr="00436F22" w:rsidRDefault="0049653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Müzik-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496538" w:rsidRDefault="0049653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496538" w:rsidRPr="00436F22" w:rsidRDefault="00496538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496538" w:rsidRPr="00BB3A48" w:rsidRDefault="0049653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6.4pt;margin-top:4.15pt;width:430.75pt;height:42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<v:textbox>
              <w:txbxContent>
                <w:p w:rsidR="00496538" w:rsidRDefault="00496538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496538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       AMBULANS İÇİN : 112       İTFAİYE İÇİN :110       POLİS İÇİN :155</w:t>
                  </w:r>
                </w:p>
                <w:p w:rsidR="00496538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96538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496538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496538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496538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96538" w:rsidRDefault="00496538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Acil durum telefonlarını sadece ihtiyacımız olduğu zaman aramalıyız. Gereksiz yere meşgul etmemeliyiz yoksa gerçekten ihtiyacı olan insanları engellemiş oluruz.</w:t>
                  </w:r>
                </w:p>
                <w:p w:rsidR="00496538" w:rsidRPr="00CD2569" w:rsidRDefault="00496538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Masalara geçilir acil durum ve telefonları ile ilgili çalışma sayfaları  yönergeye uygun yapılır.</w:t>
                  </w:r>
                </w:p>
                <w:p w:rsidR="00496538" w:rsidRPr="00CD2569" w:rsidRDefault="0049653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4.75pt;height:42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<v:textbox>
              <w:txbxContent>
                <w:p w:rsidR="00496538" w:rsidRDefault="00496538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96538" w:rsidRDefault="00496538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496538" w:rsidRDefault="00496538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496538" w:rsidRPr="00312E45" w:rsidRDefault="0049653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496538" w:rsidRPr="00312E45" w:rsidRDefault="0049653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496538" w:rsidRPr="00312E45" w:rsidRDefault="0049653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496538" w:rsidRPr="00312E45" w:rsidRDefault="00496538" w:rsidP="00805401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GELİŞİM</w:t>
                  </w:r>
                </w:p>
                <w:p w:rsidR="00496538" w:rsidRPr="00312E45" w:rsidRDefault="0049653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496538" w:rsidRDefault="0049653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496538" w:rsidRPr="00312E45" w:rsidRDefault="00496538" w:rsidP="00805401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GELİŞİM</w:t>
                  </w:r>
                </w:p>
                <w:p w:rsidR="00496538" w:rsidRPr="00312E45" w:rsidRDefault="0049653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496538" w:rsidRDefault="0049653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496538" w:rsidRPr="00312E45" w:rsidRDefault="0049653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96538" w:rsidRPr="00BB3A48" w:rsidRDefault="0049653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496538" w:rsidRPr="00BB3A48" w:rsidRDefault="00496538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496538" w:rsidRDefault="0049653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</w:r>
    </w:p>
    <w:p w:rsidR="00496538" w:rsidRDefault="0049653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96538" w:rsidRDefault="0049653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96538" w:rsidRDefault="0049653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96538" w:rsidRDefault="00496538" w:rsidP="00890E89">
      <w:r>
        <w:rPr>
          <w:noProof/>
        </w:rPr>
        <w:pict>
          <v:shape id="Text Box 4" o:spid="_x0000_s1028" type="#_x0000_t202" style="position:absolute;margin-left:-5.6pt;margin-top:16.85pt;width:335.25pt;height:114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<v:textbox>
              <w:txbxContent>
                <w:p w:rsidR="00496538" w:rsidRDefault="00496538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496538" w:rsidRPr="00C36564" w:rsidRDefault="00496538" w:rsidP="00C3656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496538" w:rsidRDefault="00496538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496538" w:rsidRPr="00890E89" w:rsidRDefault="00496538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496538" w:rsidRPr="00436F22" w:rsidRDefault="00496538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496538" w:rsidRPr="00436F22" w:rsidRDefault="00496538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346.15pt;margin-top:16.85pt;width:352.5pt;height:114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<v:textbox>
              <w:txbxContent>
                <w:p w:rsidR="00496538" w:rsidRDefault="00496538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496538" w:rsidRPr="009322A4" w:rsidRDefault="00496538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Evde de acil durum telefonlarını hatırlatınız , ezberlemesine yardımcı olunuz</w:t>
                  </w:r>
                </w:p>
              </w:txbxContent>
            </v:textbox>
          </v:shape>
        </w:pict>
      </w:r>
    </w:p>
    <w:p w:rsidR="00496538" w:rsidRDefault="00496538" w:rsidP="00890E89"/>
    <w:p w:rsidR="00496538" w:rsidRDefault="00496538" w:rsidP="00890E89"/>
    <w:p w:rsidR="00496538" w:rsidRDefault="00496538" w:rsidP="00890E89"/>
    <w:p w:rsidR="00496538" w:rsidRDefault="00496538" w:rsidP="00890E89"/>
    <w:p w:rsidR="00496538" w:rsidRDefault="00496538" w:rsidP="00890E89">
      <w:r>
        <w:rPr>
          <w:noProof/>
        </w:rPr>
        <w:pict>
          <v:shape id="Text Box 9" o:spid="_x0000_s1030" type="#_x0000_t202" style="position:absolute;margin-left:-3.35pt;margin-top:13.5pt;width:711pt;height:6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<v:textbox>
              <w:txbxContent>
                <w:p w:rsidR="00496538" w:rsidRDefault="00496538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96538" w:rsidRPr="007706DB" w:rsidRDefault="00496538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496538" w:rsidRDefault="00496538" w:rsidP="00890E89"/>
    <w:p w:rsidR="00496538" w:rsidRDefault="00496538" w:rsidP="00890E89"/>
    <w:p w:rsidR="00496538" w:rsidRDefault="00496538" w:rsidP="00890E89"/>
    <w:p w:rsidR="00496538" w:rsidRPr="00890E89" w:rsidRDefault="00496538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496538" w:rsidRDefault="0049653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496538" w:rsidRDefault="0049653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496538" w:rsidRDefault="0049653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496538" w:rsidRDefault="0049653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496538" w:rsidRDefault="0049653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496538" w:rsidRPr="009322A4" w:rsidRDefault="0049653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19.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sectPr w:rsidR="00496538" w:rsidRPr="009322A4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538" w:rsidRDefault="00496538" w:rsidP="00806A98">
      <w:pPr>
        <w:spacing w:after="0" w:line="240" w:lineRule="auto"/>
      </w:pPr>
      <w:r>
        <w:separator/>
      </w:r>
    </w:p>
  </w:endnote>
  <w:endnote w:type="continuationSeparator" w:id="0">
    <w:p w:rsidR="00496538" w:rsidRDefault="0049653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538" w:rsidRDefault="00496538">
    <w:pPr>
      <w:pStyle w:val="Footer"/>
    </w:pPr>
  </w:p>
  <w:p w:rsidR="00496538" w:rsidRDefault="00496538">
    <w:pPr>
      <w:pStyle w:val="Footer"/>
    </w:pPr>
  </w:p>
  <w:p w:rsidR="00496538" w:rsidRDefault="004965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538" w:rsidRDefault="00496538" w:rsidP="00806A98">
      <w:pPr>
        <w:spacing w:after="0" w:line="240" w:lineRule="auto"/>
      </w:pPr>
      <w:r>
        <w:separator/>
      </w:r>
    </w:p>
  </w:footnote>
  <w:footnote w:type="continuationSeparator" w:id="0">
    <w:p w:rsidR="00496538" w:rsidRDefault="0049653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0B73"/>
    <w:rsid w:val="001F341C"/>
    <w:rsid w:val="001F4B0C"/>
    <w:rsid w:val="0020595A"/>
    <w:rsid w:val="002134AD"/>
    <w:rsid w:val="00216154"/>
    <w:rsid w:val="002201E3"/>
    <w:rsid w:val="00227ECE"/>
    <w:rsid w:val="002A1BCC"/>
    <w:rsid w:val="002B5687"/>
    <w:rsid w:val="002C0258"/>
    <w:rsid w:val="002C40DB"/>
    <w:rsid w:val="002C4D8E"/>
    <w:rsid w:val="0030759F"/>
    <w:rsid w:val="00312E45"/>
    <w:rsid w:val="00346226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96538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801C8B"/>
    <w:rsid w:val="00805401"/>
    <w:rsid w:val="00806A98"/>
    <w:rsid w:val="008432E8"/>
    <w:rsid w:val="0085733F"/>
    <w:rsid w:val="008637FB"/>
    <w:rsid w:val="00890E89"/>
    <w:rsid w:val="008978B2"/>
    <w:rsid w:val="008B7296"/>
    <w:rsid w:val="008E20FE"/>
    <w:rsid w:val="0092093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2525C"/>
    <w:rsid w:val="00B64698"/>
    <w:rsid w:val="00B67CE3"/>
    <w:rsid w:val="00B974AC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B0BDD"/>
    <w:rsid w:val="00CD2569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4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8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198</Words>
  <Characters>1132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2015-07-18T15:06:00Z</dcterms:created>
  <dcterms:modified xsi:type="dcterms:W3CDTF">2016-08-29T19:45:00Z</dcterms:modified>
</cp:coreProperties>
</file>